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BA509" w14:textId="77777777" w:rsidR="008D6FA6" w:rsidRDefault="008D6FA6" w:rsidP="008D6F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Henry KELLY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636F4FB" w14:textId="77777777" w:rsidR="008D6FA6" w:rsidRDefault="008D6FA6" w:rsidP="008D6F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610930" w14:textId="77777777" w:rsidR="008D6FA6" w:rsidRDefault="008D6FA6" w:rsidP="008D6F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AA65A3" w14:textId="77777777" w:rsidR="008D6FA6" w:rsidRDefault="008D6FA6" w:rsidP="008D6F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plaints of debt and trespass and taking animals against John Glyn of</w:t>
      </w:r>
    </w:p>
    <w:p w14:paraId="5209C09B" w14:textId="77777777" w:rsidR="008D6FA6" w:rsidRDefault="008D6FA6" w:rsidP="008D6F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Morvale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Cornwall(q.v.).</w:t>
      </w:r>
    </w:p>
    <w:p w14:paraId="5B2EE275" w14:textId="77777777" w:rsidR="008D6FA6" w:rsidRDefault="008D6FA6" w:rsidP="008D6FA6">
      <w:pPr>
        <w:pStyle w:val="NoSpacing"/>
        <w:ind w:left="1440" w:hanging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0B28EC7" w14:textId="77777777" w:rsidR="008D6FA6" w:rsidRDefault="008D6FA6" w:rsidP="008D6F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1C2DD3" w14:textId="77777777" w:rsidR="008D6FA6" w:rsidRDefault="008D6FA6" w:rsidP="008D6F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16E712" w14:textId="77777777" w:rsidR="008D6FA6" w:rsidRDefault="008D6FA6" w:rsidP="008D6F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April 2021</w:t>
      </w:r>
    </w:p>
    <w:p w14:paraId="4F836B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672D3" w14:textId="77777777" w:rsidR="008D6FA6" w:rsidRDefault="008D6FA6" w:rsidP="009139A6">
      <w:r>
        <w:separator/>
      </w:r>
    </w:p>
  </w:endnote>
  <w:endnote w:type="continuationSeparator" w:id="0">
    <w:p w14:paraId="1EFF0D98" w14:textId="77777777" w:rsidR="008D6FA6" w:rsidRDefault="008D6F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9E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B09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E71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CC2E0" w14:textId="77777777" w:rsidR="008D6FA6" w:rsidRDefault="008D6FA6" w:rsidP="009139A6">
      <w:r>
        <w:separator/>
      </w:r>
    </w:p>
  </w:footnote>
  <w:footnote w:type="continuationSeparator" w:id="0">
    <w:p w14:paraId="6D2CD607" w14:textId="77777777" w:rsidR="008D6FA6" w:rsidRDefault="008D6F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6EF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831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547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A6"/>
    <w:rsid w:val="000666E0"/>
    <w:rsid w:val="002510B7"/>
    <w:rsid w:val="005C130B"/>
    <w:rsid w:val="00826F5C"/>
    <w:rsid w:val="008D6FA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BC3E1"/>
  <w15:chartTrackingRefBased/>
  <w15:docId w15:val="{37685EF9-ABC3-4970-A62E-263E4C77B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D6F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2021-05-22T11:23:00Z</dcterms:created>
  <dcterms:modified xsi:type="dcterms:W3CDTF">2021-05-22T11:23:00Z</dcterms:modified>
</cp:coreProperties>
</file>